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CF" w:rsidRPr="00BD756E" w:rsidRDefault="00BD756E" w:rsidP="00BD756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-189230</wp:posOffset>
            </wp:positionV>
            <wp:extent cx="885825" cy="828675"/>
            <wp:effectExtent l="19050" t="0" r="952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8466CF" w:rsidRPr="00BD756E" w:rsidRDefault="008466CF" w:rsidP="00BD756E">
      <w:pPr>
        <w:tabs>
          <w:tab w:val="left" w:pos="83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Pr="00C15CDB">
        <w:rPr>
          <w:b/>
          <w:color w:val="000000"/>
        </w:rPr>
        <w:t xml:space="preserve"> </w:t>
      </w:r>
      <w:r w:rsidRPr="00C15CDB">
        <w:rPr>
          <w:b/>
          <w:i/>
          <w:color w:val="000000"/>
          <w:sz w:val="28"/>
          <w:szCs w:val="28"/>
        </w:rPr>
        <w:t>РЕСПУБЛИКА СЕВЕРНАЯ ОСЕТИЯ-АЛАНИЯ</w:t>
      </w:r>
    </w:p>
    <w:p w:rsidR="008466CF" w:rsidRPr="008466CF" w:rsidRDefault="008466CF" w:rsidP="008466CF">
      <w:pPr>
        <w:tabs>
          <w:tab w:val="left" w:pos="3990"/>
        </w:tabs>
        <w:rPr>
          <w:b/>
          <w:color w:val="000000"/>
        </w:rPr>
      </w:pPr>
      <w:r w:rsidRPr="00C15CDB">
        <w:rPr>
          <w:b/>
          <w:i/>
          <w:color w:val="000000"/>
          <w:sz w:val="28"/>
          <w:szCs w:val="28"/>
        </w:rPr>
        <w:t xml:space="preserve">           СОБРАНИЕ ПРЕДСТАВИТЕЛЕЙ ДИГОРСКОГО РАЙОНА</w:t>
      </w:r>
    </w:p>
    <w:p w:rsidR="00D77FEB" w:rsidRDefault="00D77FEB" w:rsidP="00D77FEB">
      <w:pPr>
        <w:rPr>
          <w:sz w:val="28"/>
          <w:szCs w:val="28"/>
        </w:rPr>
      </w:pPr>
    </w:p>
    <w:p w:rsidR="00D77FEB" w:rsidRPr="00F16703" w:rsidRDefault="00BD756E" w:rsidP="00D77FEB">
      <w:pPr>
        <w:rPr>
          <w:b/>
          <w:sz w:val="36"/>
          <w:szCs w:val="36"/>
        </w:rPr>
      </w:pPr>
      <w:r w:rsidRPr="00F16703">
        <w:rPr>
          <w:sz w:val="36"/>
          <w:szCs w:val="36"/>
        </w:rPr>
        <w:t xml:space="preserve">                                      </w:t>
      </w:r>
      <w:r w:rsidRPr="00F16703">
        <w:rPr>
          <w:b/>
          <w:sz w:val="36"/>
          <w:szCs w:val="36"/>
        </w:rPr>
        <w:t xml:space="preserve">  Решение</w:t>
      </w:r>
    </w:p>
    <w:p w:rsidR="002525DA" w:rsidRDefault="00D77FEB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D77FEB" w:rsidRDefault="00D77FEB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74F90">
        <w:rPr>
          <w:b/>
          <w:sz w:val="28"/>
          <w:szCs w:val="28"/>
        </w:rPr>
        <w:t xml:space="preserve">                                                                            </w:t>
      </w:r>
      <w:r w:rsidR="008466CF">
        <w:rPr>
          <w:b/>
          <w:sz w:val="28"/>
          <w:szCs w:val="28"/>
        </w:rPr>
        <w:t xml:space="preserve">                         </w:t>
      </w:r>
      <w:r w:rsidR="00E74F90">
        <w:rPr>
          <w:b/>
          <w:sz w:val="28"/>
          <w:szCs w:val="28"/>
        </w:rPr>
        <w:t xml:space="preserve"> </w:t>
      </w:r>
      <w:r w:rsidR="00BD756E">
        <w:rPr>
          <w:b/>
          <w:sz w:val="28"/>
          <w:szCs w:val="28"/>
        </w:rPr>
        <w:t xml:space="preserve">             </w:t>
      </w:r>
    </w:p>
    <w:p w:rsidR="00D77FEB" w:rsidRPr="00297FA0" w:rsidRDefault="00F30A46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</w:t>
      </w:r>
      <w:r w:rsidR="008466CF" w:rsidRPr="00297FA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19 июля </w:t>
      </w:r>
      <w:r w:rsidR="00E74F90" w:rsidRPr="00297FA0">
        <w:rPr>
          <w:b/>
          <w:sz w:val="28"/>
          <w:szCs w:val="28"/>
        </w:rPr>
        <w:t>2012</w:t>
      </w:r>
      <w:r w:rsidR="007F6B54">
        <w:rPr>
          <w:b/>
          <w:sz w:val="28"/>
          <w:szCs w:val="28"/>
        </w:rPr>
        <w:t xml:space="preserve"> г.                 № 10-6-5</w:t>
      </w:r>
      <w:r w:rsidR="00D77FEB" w:rsidRPr="00297FA0">
        <w:rPr>
          <w:b/>
          <w:sz w:val="28"/>
          <w:szCs w:val="28"/>
        </w:rPr>
        <w:t xml:space="preserve">                                    </w:t>
      </w:r>
      <w:r w:rsidR="00297FA0" w:rsidRPr="00297FA0">
        <w:rPr>
          <w:b/>
          <w:sz w:val="28"/>
          <w:szCs w:val="28"/>
        </w:rPr>
        <w:t xml:space="preserve">         </w:t>
      </w:r>
      <w:r w:rsidR="00D77FEB" w:rsidRPr="00297FA0">
        <w:rPr>
          <w:b/>
          <w:sz w:val="28"/>
          <w:szCs w:val="28"/>
        </w:rPr>
        <w:t>г. Дигора</w:t>
      </w:r>
      <w:r w:rsidR="00297FA0" w:rsidRPr="00297FA0">
        <w:rPr>
          <w:b/>
          <w:sz w:val="28"/>
          <w:szCs w:val="28"/>
        </w:rPr>
        <w:t>.</w:t>
      </w:r>
    </w:p>
    <w:p w:rsidR="00C430D3" w:rsidRDefault="00C430D3" w:rsidP="00D77FEB">
      <w:pPr>
        <w:rPr>
          <w:sz w:val="28"/>
          <w:szCs w:val="28"/>
        </w:rPr>
      </w:pPr>
    </w:p>
    <w:p w:rsidR="00F16703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D756E" w:rsidRPr="00BD756E" w:rsidRDefault="00F16703" w:rsidP="009866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D756E" w:rsidRDefault="00F30A46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Заслушав и обсудив информацию Главы Дигорского района - председателя Собрания представителей Марзоева К.В. </w:t>
      </w:r>
      <w:r w:rsidR="006D3EE4">
        <w:rPr>
          <w:sz w:val="28"/>
          <w:szCs w:val="28"/>
        </w:rPr>
        <w:t xml:space="preserve">«Об увольнении Председателя контрольно – счетной палаты Дигорского района по собственному </w:t>
      </w:r>
      <w:r w:rsidR="00BD756E">
        <w:rPr>
          <w:sz w:val="28"/>
          <w:szCs w:val="28"/>
        </w:rPr>
        <w:t xml:space="preserve"> </w:t>
      </w:r>
      <w:r w:rsidR="006D3EE4">
        <w:rPr>
          <w:sz w:val="28"/>
          <w:szCs w:val="28"/>
        </w:rPr>
        <w:t>желанию»</w:t>
      </w:r>
      <w:r w:rsidR="007F6B54">
        <w:rPr>
          <w:sz w:val="28"/>
          <w:szCs w:val="28"/>
        </w:rPr>
        <w:t>.</w:t>
      </w:r>
      <w:r w:rsidR="00BD756E">
        <w:rPr>
          <w:sz w:val="28"/>
          <w:szCs w:val="28"/>
        </w:rPr>
        <w:t xml:space="preserve">                       </w:t>
      </w:r>
    </w:p>
    <w:p w:rsidR="00F30A46" w:rsidRDefault="00F30A46" w:rsidP="00C200EE">
      <w:pPr>
        <w:rPr>
          <w:sz w:val="28"/>
          <w:szCs w:val="28"/>
        </w:rPr>
      </w:pPr>
    </w:p>
    <w:p w:rsidR="00F30A46" w:rsidRDefault="00F30A46" w:rsidP="00C200EE">
      <w:pPr>
        <w:rPr>
          <w:sz w:val="28"/>
          <w:szCs w:val="28"/>
        </w:rPr>
      </w:pPr>
    </w:p>
    <w:p w:rsidR="00AD26DF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D26DF">
        <w:rPr>
          <w:sz w:val="28"/>
          <w:szCs w:val="28"/>
        </w:rPr>
        <w:t>Собрание пр</w:t>
      </w:r>
      <w:r w:rsidR="00F16703">
        <w:rPr>
          <w:sz w:val="28"/>
          <w:szCs w:val="28"/>
        </w:rPr>
        <w:t>едставителей Дигорского района</w:t>
      </w:r>
    </w:p>
    <w:p w:rsidR="00AD26DF" w:rsidRDefault="00AD26DF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F16703" w:rsidRDefault="00AD26DF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AD26DF" w:rsidRPr="006D3EE4" w:rsidRDefault="00F16703" w:rsidP="00C200EE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</w:t>
      </w:r>
      <w:r w:rsidR="00AD26DF" w:rsidRPr="006D3EE4">
        <w:rPr>
          <w:b/>
          <w:sz w:val="32"/>
          <w:szCs w:val="32"/>
        </w:rPr>
        <w:t>Решило: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F90AEC" w:rsidRDefault="00AD26DF" w:rsidP="00F30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525DA">
        <w:rPr>
          <w:sz w:val="28"/>
          <w:szCs w:val="28"/>
        </w:rPr>
        <w:t xml:space="preserve">   </w:t>
      </w:r>
      <w:r w:rsidR="007F6B54">
        <w:rPr>
          <w:sz w:val="28"/>
          <w:szCs w:val="28"/>
        </w:rPr>
        <w:t>1.</w:t>
      </w:r>
      <w:r w:rsidR="006D3EE4">
        <w:rPr>
          <w:sz w:val="28"/>
          <w:szCs w:val="28"/>
        </w:rPr>
        <w:t xml:space="preserve">Уволить </w:t>
      </w:r>
      <w:proofErr w:type="spellStart"/>
      <w:r w:rsidR="006D3EE4">
        <w:rPr>
          <w:sz w:val="28"/>
          <w:szCs w:val="28"/>
        </w:rPr>
        <w:t>Кевросова</w:t>
      </w:r>
      <w:proofErr w:type="spellEnd"/>
      <w:r w:rsidR="006D3EE4">
        <w:rPr>
          <w:sz w:val="28"/>
          <w:szCs w:val="28"/>
        </w:rPr>
        <w:t xml:space="preserve"> М.А. с должности Председателя контрольно – счетной палаты Дигорского район</w:t>
      </w:r>
      <w:r w:rsidR="007F6B54">
        <w:rPr>
          <w:sz w:val="28"/>
          <w:szCs w:val="28"/>
        </w:rPr>
        <w:t>а (по собственному желанию) с 10 августа 2012 года.</w:t>
      </w:r>
      <w:r w:rsidR="006D3EE4">
        <w:rPr>
          <w:sz w:val="28"/>
          <w:szCs w:val="28"/>
        </w:rPr>
        <w:t xml:space="preserve"> </w:t>
      </w:r>
    </w:p>
    <w:p w:rsidR="00C73CA8" w:rsidRDefault="00BD756E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F6B54">
        <w:rPr>
          <w:sz w:val="28"/>
          <w:szCs w:val="28"/>
        </w:rPr>
        <w:t xml:space="preserve">2.Временно возложить исполнение обязанностей Председателя контрольно - счетной палаты Дигорского района на аудитора по расходным статьям бюджета </w:t>
      </w:r>
      <w:proofErr w:type="spellStart"/>
      <w:r w:rsidR="007F6B54">
        <w:rPr>
          <w:sz w:val="28"/>
          <w:szCs w:val="28"/>
        </w:rPr>
        <w:t>Никнолову</w:t>
      </w:r>
      <w:proofErr w:type="spellEnd"/>
      <w:r w:rsidR="007F6B54">
        <w:rPr>
          <w:sz w:val="28"/>
          <w:szCs w:val="28"/>
        </w:rPr>
        <w:t xml:space="preserve"> </w:t>
      </w:r>
      <w:proofErr w:type="spellStart"/>
      <w:r w:rsidR="007F6B54">
        <w:rPr>
          <w:sz w:val="28"/>
          <w:szCs w:val="28"/>
        </w:rPr>
        <w:t>Ирму</w:t>
      </w:r>
      <w:proofErr w:type="spellEnd"/>
      <w:r w:rsidR="007F6B54">
        <w:rPr>
          <w:sz w:val="28"/>
          <w:szCs w:val="28"/>
        </w:rPr>
        <w:t xml:space="preserve"> </w:t>
      </w:r>
      <w:proofErr w:type="spellStart"/>
      <w:r w:rsidR="007F6B54">
        <w:rPr>
          <w:sz w:val="28"/>
          <w:szCs w:val="28"/>
        </w:rPr>
        <w:t>Маркленовну</w:t>
      </w:r>
      <w:proofErr w:type="spellEnd"/>
      <w:r w:rsidR="007F6B54">
        <w:rPr>
          <w:sz w:val="28"/>
          <w:szCs w:val="28"/>
        </w:rPr>
        <w:t xml:space="preserve"> с 10 августа 2012г. </w:t>
      </w:r>
    </w:p>
    <w:p w:rsidR="00297FA0" w:rsidRP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D77FEB" w:rsidRPr="00297FA0" w:rsidRDefault="00D77FEB" w:rsidP="001B1F2B">
      <w:pPr>
        <w:spacing w:line="276" w:lineRule="auto"/>
        <w:rPr>
          <w:sz w:val="28"/>
          <w:szCs w:val="28"/>
        </w:rPr>
      </w:pPr>
    </w:p>
    <w:p w:rsidR="00D77FEB" w:rsidRDefault="00D77FEB" w:rsidP="00D77FEB">
      <w:pPr>
        <w:rPr>
          <w:sz w:val="28"/>
          <w:szCs w:val="28"/>
        </w:rPr>
      </w:pPr>
    </w:p>
    <w:p w:rsidR="002525DA" w:rsidRDefault="002525DA" w:rsidP="00D77FEB">
      <w:pPr>
        <w:rPr>
          <w:sz w:val="28"/>
          <w:szCs w:val="28"/>
        </w:rPr>
      </w:pPr>
    </w:p>
    <w:p w:rsidR="002525DA" w:rsidRDefault="002525DA" w:rsidP="00D77FEB">
      <w:pPr>
        <w:rPr>
          <w:sz w:val="28"/>
          <w:szCs w:val="28"/>
        </w:rPr>
      </w:pPr>
    </w:p>
    <w:p w:rsidR="002525DA" w:rsidRDefault="002525DA" w:rsidP="00D77FEB">
      <w:pPr>
        <w:rPr>
          <w:sz w:val="28"/>
          <w:szCs w:val="28"/>
        </w:rPr>
      </w:pPr>
    </w:p>
    <w:p w:rsidR="002525DA" w:rsidRPr="00297FA0" w:rsidRDefault="002525DA" w:rsidP="00D77FEB">
      <w:pPr>
        <w:rPr>
          <w:sz w:val="28"/>
          <w:szCs w:val="28"/>
        </w:rPr>
      </w:pPr>
    </w:p>
    <w:p w:rsidR="00BD756E" w:rsidRDefault="00BD756E" w:rsidP="00D77FEB">
      <w:pPr>
        <w:rPr>
          <w:b/>
          <w:sz w:val="28"/>
          <w:szCs w:val="28"/>
        </w:rPr>
      </w:pPr>
    </w:p>
    <w:p w:rsidR="001B1F2B" w:rsidRPr="00297FA0" w:rsidRDefault="00D77FEB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Глава  </w:t>
      </w:r>
      <w:r w:rsidR="00E74F90" w:rsidRPr="00297FA0">
        <w:rPr>
          <w:b/>
          <w:sz w:val="28"/>
          <w:szCs w:val="28"/>
        </w:rPr>
        <w:t>Дигорского района-</w:t>
      </w:r>
    </w:p>
    <w:p w:rsidR="001B1F2B" w:rsidRPr="00297FA0" w:rsidRDefault="00297FA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</w:t>
      </w:r>
      <w:r w:rsidR="00F16703">
        <w:rPr>
          <w:b/>
          <w:sz w:val="28"/>
          <w:szCs w:val="28"/>
        </w:rPr>
        <w:t>п</w:t>
      </w:r>
      <w:r w:rsidR="00E74F90" w:rsidRPr="00297FA0">
        <w:rPr>
          <w:b/>
          <w:sz w:val="28"/>
          <w:szCs w:val="28"/>
        </w:rPr>
        <w:t xml:space="preserve">редседатель Собрания   </w:t>
      </w:r>
      <w:r w:rsidR="00D77FEB" w:rsidRPr="00297FA0">
        <w:rPr>
          <w:b/>
          <w:sz w:val="28"/>
          <w:szCs w:val="28"/>
        </w:rPr>
        <w:t xml:space="preserve">      </w:t>
      </w:r>
    </w:p>
    <w:p w:rsidR="001B1F2B" w:rsidRPr="00297FA0" w:rsidRDefault="00E74F9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  </w:t>
      </w:r>
      <w:r w:rsidR="001B1F2B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</w:t>
      </w:r>
      <w:r w:rsidR="00297FA0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представителей    </w:t>
      </w:r>
      <w:r w:rsidR="00181DC9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 </w:t>
      </w:r>
      <w:r w:rsidR="00181DC9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            </w:t>
      </w:r>
      <w:r w:rsidR="00181DC9" w:rsidRPr="00297FA0">
        <w:rPr>
          <w:b/>
          <w:sz w:val="28"/>
          <w:szCs w:val="28"/>
        </w:rPr>
        <w:t xml:space="preserve">       </w:t>
      </w:r>
      <w:r w:rsidRPr="00297FA0">
        <w:rPr>
          <w:b/>
          <w:sz w:val="28"/>
          <w:szCs w:val="28"/>
        </w:rPr>
        <w:t xml:space="preserve">         </w:t>
      </w:r>
      <w:r w:rsidR="00181DC9" w:rsidRPr="00297FA0">
        <w:rPr>
          <w:b/>
          <w:sz w:val="28"/>
          <w:szCs w:val="28"/>
        </w:rPr>
        <w:t xml:space="preserve">    </w:t>
      </w:r>
      <w:r w:rsidR="00297FA0" w:rsidRPr="00297FA0">
        <w:rPr>
          <w:b/>
          <w:sz w:val="28"/>
          <w:szCs w:val="28"/>
        </w:rPr>
        <w:t xml:space="preserve">                          </w:t>
      </w:r>
      <w:proofErr w:type="spellStart"/>
      <w:r w:rsidRPr="00297FA0">
        <w:rPr>
          <w:b/>
          <w:sz w:val="28"/>
          <w:szCs w:val="28"/>
        </w:rPr>
        <w:t>К.В</w:t>
      </w:r>
      <w:r w:rsidR="00181DC9" w:rsidRPr="00297FA0">
        <w:rPr>
          <w:b/>
          <w:sz w:val="28"/>
          <w:szCs w:val="28"/>
        </w:rPr>
        <w:t>.</w:t>
      </w:r>
      <w:r w:rsidRPr="00297FA0">
        <w:rPr>
          <w:b/>
          <w:sz w:val="28"/>
          <w:szCs w:val="28"/>
        </w:rPr>
        <w:t>Марзоев</w:t>
      </w:r>
      <w:proofErr w:type="spellEnd"/>
    </w:p>
    <w:sectPr w:rsidR="001B1F2B" w:rsidRPr="00297FA0" w:rsidSect="001B1F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B51" w:rsidRDefault="006F2B51" w:rsidP="00E74F90">
      <w:r>
        <w:separator/>
      </w:r>
    </w:p>
  </w:endnote>
  <w:endnote w:type="continuationSeparator" w:id="0">
    <w:p w:rsidR="006F2B51" w:rsidRDefault="006F2B51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B51" w:rsidRDefault="006F2B51" w:rsidP="00E74F90">
      <w:r>
        <w:separator/>
      </w:r>
    </w:p>
  </w:footnote>
  <w:footnote w:type="continuationSeparator" w:id="0">
    <w:p w:rsidR="006F2B51" w:rsidRDefault="006F2B51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434B7"/>
    <w:rsid w:val="0008168D"/>
    <w:rsid w:val="000E3EDF"/>
    <w:rsid w:val="000F4CE2"/>
    <w:rsid w:val="0012419B"/>
    <w:rsid w:val="00171DAF"/>
    <w:rsid w:val="00180A87"/>
    <w:rsid w:val="00181DC9"/>
    <w:rsid w:val="001B1F2B"/>
    <w:rsid w:val="002525DA"/>
    <w:rsid w:val="00297FA0"/>
    <w:rsid w:val="00316361"/>
    <w:rsid w:val="00395452"/>
    <w:rsid w:val="00415E72"/>
    <w:rsid w:val="00516ACB"/>
    <w:rsid w:val="005505DE"/>
    <w:rsid w:val="00576A8F"/>
    <w:rsid w:val="0059483E"/>
    <w:rsid w:val="006D3EE4"/>
    <w:rsid w:val="006F2B51"/>
    <w:rsid w:val="00703074"/>
    <w:rsid w:val="00751F79"/>
    <w:rsid w:val="007668AF"/>
    <w:rsid w:val="0078076A"/>
    <w:rsid w:val="007C6E1D"/>
    <w:rsid w:val="007F64C2"/>
    <w:rsid w:val="007F6B54"/>
    <w:rsid w:val="00811856"/>
    <w:rsid w:val="008466CF"/>
    <w:rsid w:val="00857F41"/>
    <w:rsid w:val="008901F0"/>
    <w:rsid w:val="00890878"/>
    <w:rsid w:val="009160FB"/>
    <w:rsid w:val="00941B72"/>
    <w:rsid w:val="0098660B"/>
    <w:rsid w:val="009B4779"/>
    <w:rsid w:val="009C2983"/>
    <w:rsid w:val="009E6F4E"/>
    <w:rsid w:val="00A854E6"/>
    <w:rsid w:val="00AD26DF"/>
    <w:rsid w:val="00AE5AFE"/>
    <w:rsid w:val="00B52489"/>
    <w:rsid w:val="00B57483"/>
    <w:rsid w:val="00BA2944"/>
    <w:rsid w:val="00BD756E"/>
    <w:rsid w:val="00C200EE"/>
    <w:rsid w:val="00C430D3"/>
    <w:rsid w:val="00C72E2A"/>
    <w:rsid w:val="00C73CA8"/>
    <w:rsid w:val="00CB6EEA"/>
    <w:rsid w:val="00CC6B10"/>
    <w:rsid w:val="00D26691"/>
    <w:rsid w:val="00D3107A"/>
    <w:rsid w:val="00D66F3B"/>
    <w:rsid w:val="00D77DB7"/>
    <w:rsid w:val="00D77FEB"/>
    <w:rsid w:val="00E02498"/>
    <w:rsid w:val="00E14ED7"/>
    <w:rsid w:val="00E74F90"/>
    <w:rsid w:val="00F16703"/>
    <w:rsid w:val="00F30A46"/>
    <w:rsid w:val="00F64EEE"/>
    <w:rsid w:val="00F90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9931D-DA43-417A-93B3-15E8B869F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32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8</cp:revision>
  <cp:lastPrinted>2012-07-25T11:59:00Z</cp:lastPrinted>
  <dcterms:created xsi:type="dcterms:W3CDTF">2012-07-25T11:25:00Z</dcterms:created>
  <dcterms:modified xsi:type="dcterms:W3CDTF">2014-07-22T11:57:00Z</dcterms:modified>
</cp:coreProperties>
</file>